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4FDB" w:rsidRPr="00E64FDB" w:rsidRDefault="00E64FDB" w:rsidP="00E64FDB">
      <w:pPr>
        <w:tabs>
          <w:tab w:val="center" w:pos="4536"/>
          <w:tab w:val="right" w:pos="9214"/>
        </w:tabs>
        <w:jc w:val="center"/>
        <w:rPr>
          <w:rFonts w:ascii="Arial" w:hAnsi="Arial" w:cs="Arial"/>
        </w:rPr>
      </w:pPr>
      <w:bookmarkStart w:id="0" w:name="_Hlk167447331"/>
      <w:bookmarkStart w:id="1" w:name="_Hlk167443126"/>
      <w:bookmarkStart w:id="2" w:name="_GoBack"/>
      <w:bookmarkEnd w:id="2"/>
      <w:r w:rsidRPr="00E64FDB">
        <w:rPr>
          <w:rFonts w:ascii="Arial" w:hAnsi="Arial" w:cs="Arial"/>
        </w:rPr>
        <w:t>SPECYFIKACJA  WARUNKÓW ZAMÓWIENIA</w:t>
      </w:r>
    </w:p>
    <w:p w:rsidR="001B5A8E" w:rsidRDefault="00E91299" w:rsidP="001B5A8E">
      <w:pPr>
        <w:widowControl w:val="0"/>
        <w:spacing w:line="252" w:lineRule="auto"/>
        <w:ind w:left="426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Wykonanie robót budowlanych: </w:t>
      </w:r>
    </w:p>
    <w:p w:rsidR="00E91299" w:rsidRDefault="00E91299" w:rsidP="001B5A8E">
      <w:pPr>
        <w:widowControl w:val="0"/>
        <w:spacing w:line="252" w:lineRule="auto"/>
        <w:ind w:left="426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Etap I: Przebudowa ul. Wrzosowej w Kielcach na odcinku od al. Popiełuszki do ul. świerkowej oraz</w:t>
      </w:r>
    </w:p>
    <w:p w:rsidR="00E91299" w:rsidRDefault="00E91299" w:rsidP="001B5A8E">
      <w:pPr>
        <w:widowControl w:val="0"/>
        <w:spacing w:line="252" w:lineRule="auto"/>
        <w:ind w:left="426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Etap II. Przebudowa oświetlenia ulicznego ul. Wrzosowej w Kielcach</w:t>
      </w:r>
    </w:p>
    <w:p w:rsidR="00E64FDB" w:rsidRPr="001B5A8E" w:rsidRDefault="00E64FDB" w:rsidP="001B5A8E">
      <w:pPr>
        <w:pBdr>
          <w:bottom w:val="single" w:sz="4" w:space="1" w:color="auto"/>
        </w:pBdr>
        <w:tabs>
          <w:tab w:val="right" w:pos="9214"/>
        </w:tabs>
        <w:spacing w:line="276" w:lineRule="auto"/>
        <w:jc w:val="center"/>
        <w:rPr>
          <w:rFonts w:ascii="Arial" w:hAnsi="Arial" w:cs="Arial"/>
          <w:snapToGrid w:val="0"/>
          <w:sz w:val="18"/>
          <w:szCs w:val="18"/>
        </w:rPr>
      </w:pPr>
      <w:r w:rsidRPr="001B5A8E">
        <w:rPr>
          <w:rFonts w:ascii="Arial" w:hAnsi="Arial" w:cs="Arial"/>
          <w:snapToGrid w:val="0"/>
          <w:sz w:val="18"/>
          <w:szCs w:val="18"/>
        </w:rPr>
        <w:t>Postępowanie nr: WZP.26.1.</w:t>
      </w:r>
      <w:r w:rsidR="00E91299">
        <w:rPr>
          <w:rFonts w:ascii="Arial" w:hAnsi="Arial" w:cs="Arial"/>
          <w:snapToGrid w:val="0"/>
          <w:sz w:val="18"/>
          <w:szCs w:val="18"/>
        </w:rPr>
        <w:t>21</w:t>
      </w:r>
      <w:r w:rsidRPr="001B5A8E">
        <w:rPr>
          <w:rFonts w:ascii="Arial" w:hAnsi="Arial" w:cs="Arial"/>
          <w:snapToGrid w:val="0"/>
          <w:sz w:val="18"/>
          <w:szCs w:val="18"/>
        </w:rPr>
        <w:t>.202</w:t>
      </w:r>
      <w:r w:rsidR="001B5A8E" w:rsidRPr="001B5A8E">
        <w:rPr>
          <w:rFonts w:ascii="Arial" w:hAnsi="Arial" w:cs="Arial"/>
          <w:snapToGrid w:val="0"/>
          <w:sz w:val="18"/>
          <w:szCs w:val="18"/>
        </w:rPr>
        <w:t>6</w:t>
      </w:r>
    </w:p>
    <w:p w:rsidR="00172361" w:rsidRPr="00E64FDB" w:rsidRDefault="00172361" w:rsidP="00E64FDB">
      <w:pPr>
        <w:pBdr>
          <w:bottom w:val="single" w:sz="4" w:space="1" w:color="auto"/>
        </w:pBdr>
        <w:tabs>
          <w:tab w:val="center" w:pos="4536"/>
          <w:tab w:val="right" w:pos="9214"/>
        </w:tabs>
        <w:jc w:val="center"/>
        <w:rPr>
          <w:rFonts w:ascii="Arial" w:hAnsi="Arial" w:cs="Arial"/>
          <w:color w:val="000000"/>
          <w:sz w:val="18"/>
          <w:szCs w:val="18"/>
        </w:rPr>
      </w:pPr>
    </w:p>
    <w:p w:rsidR="00A204AE" w:rsidRPr="00A204AE" w:rsidRDefault="00CD7127" w:rsidP="00CD7127">
      <w:pPr>
        <w:tabs>
          <w:tab w:val="center" w:pos="4536"/>
          <w:tab w:val="right" w:pos="9070"/>
        </w:tabs>
        <w:jc w:val="center"/>
        <w:rPr>
          <w:rFonts w:ascii="Arial" w:hAnsi="Arial" w:cs="Arial"/>
          <w:sz w:val="18"/>
          <w:szCs w:val="18"/>
        </w:rPr>
      </w:pPr>
      <w:r w:rsidRPr="00CA59EF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bookmarkEnd w:id="0"/>
      <w:r w:rsidRPr="00CA59EF">
        <w:rPr>
          <w:rFonts w:ascii="Arial" w:hAnsi="Arial" w:cs="Arial"/>
          <w:b/>
          <w:color w:val="000000"/>
          <w:sz w:val="18"/>
          <w:szCs w:val="18"/>
        </w:rPr>
        <w:t xml:space="preserve">  </w:t>
      </w:r>
      <w:bookmarkEnd w:id="1"/>
    </w:p>
    <w:p w:rsidR="00BC3B0D" w:rsidRDefault="00BC3B0D" w:rsidP="006E5B49">
      <w:pPr>
        <w:jc w:val="right"/>
        <w:rPr>
          <w:rFonts w:ascii="Arial" w:hAnsi="Arial" w:cs="Arial"/>
          <w:color w:val="00B0F0"/>
          <w:sz w:val="22"/>
          <w:szCs w:val="22"/>
          <w:u w:val="single"/>
        </w:rPr>
      </w:pPr>
    </w:p>
    <w:p w:rsidR="00172361" w:rsidRDefault="00172361" w:rsidP="00FA7709">
      <w:pPr>
        <w:jc w:val="right"/>
        <w:rPr>
          <w:rFonts w:ascii="Arial" w:hAnsi="Arial" w:cs="Arial"/>
          <w:color w:val="0070C0"/>
          <w:sz w:val="24"/>
          <w:szCs w:val="22"/>
        </w:rPr>
      </w:pPr>
    </w:p>
    <w:p w:rsidR="003F51C3" w:rsidRPr="00B40075" w:rsidRDefault="00D62E44" w:rsidP="00FA7709">
      <w:pPr>
        <w:jc w:val="right"/>
        <w:rPr>
          <w:rFonts w:ascii="Arial" w:hAnsi="Arial" w:cs="Arial"/>
          <w:color w:val="0070C0"/>
          <w:sz w:val="24"/>
          <w:szCs w:val="22"/>
        </w:rPr>
      </w:pPr>
      <w:r w:rsidRPr="00B40075">
        <w:rPr>
          <w:rFonts w:ascii="Arial" w:hAnsi="Arial" w:cs="Arial"/>
          <w:color w:val="0070C0"/>
          <w:sz w:val="24"/>
          <w:szCs w:val="22"/>
        </w:rPr>
        <w:t>Załącznik nr 2</w:t>
      </w:r>
    </w:p>
    <w:p w:rsidR="00D94B60" w:rsidRPr="00FA7709" w:rsidRDefault="00D94B60" w:rsidP="00FA7709">
      <w:pPr>
        <w:jc w:val="right"/>
        <w:rPr>
          <w:rFonts w:ascii="Arial" w:hAnsi="Arial" w:cs="Arial"/>
          <w:color w:val="00B0F0"/>
          <w:sz w:val="22"/>
          <w:szCs w:val="22"/>
          <w:u w:val="single"/>
        </w:rPr>
      </w:pPr>
    </w:p>
    <w:p w:rsidR="00A204AE" w:rsidRDefault="00A204AE" w:rsidP="00E47FD6">
      <w:pPr>
        <w:jc w:val="center"/>
        <w:rPr>
          <w:rFonts w:ascii="Arial" w:hAnsi="Arial" w:cs="Arial"/>
          <w:b/>
          <w:sz w:val="28"/>
        </w:rPr>
      </w:pPr>
    </w:p>
    <w:p w:rsidR="00E47FD6" w:rsidRPr="00172361" w:rsidRDefault="00794AD8" w:rsidP="00E47FD6">
      <w:pPr>
        <w:jc w:val="center"/>
        <w:rPr>
          <w:rFonts w:ascii="Arial" w:hAnsi="Arial" w:cs="Arial"/>
          <w:b/>
          <w:sz w:val="24"/>
          <w:szCs w:val="24"/>
        </w:rPr>
      </w:pPr>
      <w:r w:rsidRPr="00172361">
        <w:rPr>
          <w:rFonts w:ascii="Arial" w:hAnsi="Arial" w:cs="Arial"/>
          <w:b/>
          <w:sz w:val="24"/>
          <w:szCs w:val="24"/>
        </w:rPr>
        <w:t xml:space="preserve">ZBIORCZE </w:t>
      </w:r>
      <w:r w:rsidR="00E47FD6" w:rsidRPr="00172361">
        <w:rPr>
          <w:rFonts w:ascii="Arial" w:hAnsi="Arial" w:cs="Arial"/>
          <w:b/>
          <w:sz w:val="24"/>
          <w:szCs w:val="24"/>
        </w:rPr>
        <w:t>ZESTAWIENIE WARTOŚCI  ROBÓT</w:t>
      </w:r>
    </w:p>
    <w:p w:rsidR="0008461B" w:rsidRDefault="00E47FD6" w:rsidP="00E47FD6">
      <w:pPr>
        <w:tabs>
          <w:tab w:val="center" w:pos="4535"/>
          <w:tab w:val="left" w:pos="5685"/>
        </w:tabs>
        <w:rPr>
          <w:rFonts w:ascii="Arial" w:hAnsi="Arial" w:cs="Arial"/>
          <w:b/>
          <w:sz w:val="24"/>
          <w:szCs w:val="24"/>
        </w:rPr>
      </w:pPr>
      <w:r w:rsidRPr="005E1489">
        <w:rPr>
          <w:rFonts w:ascii="Arial" w:hAnsi="Arial" w:cs="Arial"/>
          <w:b/>
          <w:sz w:val="24"/>
          <w:szCs w:val="24"/>
        </w:rPr>
        <w:tab/>
      </w:r>
    </w:p>
    <w:tbl>
      <w:tblPr>
        <w:tblW w:w="935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6729"/>
        <w:gridCol w:w="1918"/>
      </w:tblGrid>
      <w:tr w:rsidR="00EC51FA" w:rsidRPr="00D62E44" w:rsidTr="007F08F0">
        <w:trPr>
          <w:trHeight w:val="827"/>
        </w:trPr>
        <w:tc>
          <w:tcPr>
            <w:tcW w:w="709" w:type="dxa"/>
            <w:shd w:val="clear" w:color="auto" w:fill="CCECFF"/>
            <w:vAlign w:val="center"/>
          </w:tcPr>
          <w:p w:rsidR="00EC51FA" w:rsidRPr="00D62E44" w:rsidRDefault="003C2991" w:rsidP="00175DCC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EC51FA" w:rsidRPr="00D62E44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6729" w:type="dxa"/>
            <w:shd w:val="clear" w:color="auto" w:fill="CCECFF"/>
            <w:vAlign w:val="center"/>
          </w:tcPr>
          <w:p w:rsidR="00EC51FA" w:rsidRPr="00E47FD6" w:rsidRDefault="00EC51FA" w:rsidP="007A0ADA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D62E44">
              <w:rPr>
                <w:rFonts w:ascii="Arial" w:hAnsi="Arial" w:cs="Arial"/>
                <w:b/>
                <w:sz w:val="22"/>
                <w:szCs w:val="22"/>
              </w:rPr>
              <w:t>ZAKRES ROBÓT</w:t>
            </w:r>
          </w:p>
        </w:tc>
        <w:tc>
          <w:tcPr>
            <w:tcW w:w="1918" w:type="dxa"/>
            <w:shd w:val="clear" w:color="auto" w:fill="CCECFF"/>
            <w:vAlign w:val="center"/>
          </w:tcPr>
          <w:p w:rsidR="00EC51FA" w:rsidRPr="00D62E44" w:rsidRDefault="00EC51FA" w:rsidP="00EC51FA">
            <w:pPr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62E44">
              <w:rPr>
                <w:rFonts w:ascii="Arial" w:hAnsi="Arial" w:cs="Arial"/>
                <w:b/>
                <w:sz w:val="22"/>
                <w:szCs w:val="22"/>
              </w:rPr>
              <w:t xml:space="preserve">WARTOŚĆ </w:t>
            </w:r>
          </w:p>
        </w:tc>
      </w:tr>
      <w:tr w:rsidR="00794AD8" w:rsidRPr="00D62E44" w:rsidTr="007F08F0">
        <w:trPr>
          <w:trHeight w:val="959"/>
        </w:trPr>
        <w:tc>
          <w:tcPr>
            <w:tcW w:w="709" w:type="dxa"/>
            <w:vAlign w:val="center"/>
          </w:tcPr>
          <w:p w:rsidR="00794AD8" w:rsidRPr="00163DEB" w:rsidRDefault="00794AD8" w:rsidP="00EC51F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6729" w:type="dxa"/>
            <w:vAlign w:val="center"/>
          </w:tcPr>
          <w:p w:rsidR="0069316B" w:rsidRDefault="007F08F0" w:rsidP="005E340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Etap I – Przebudowa ul. Wrzosowej</w:t>
            </w:r>
          </w:p>
          <w:p w:rsidR="00794AD8" w:rsidRPr="00E72F02" w:rsidRDefault="000D66AB" w:rsidP="005E3409">
            <w:pPr>
              <w:rPr>
                <w:rFonts w:ascii="Arial" w:hAnsi="Arial" w:cs="Arial"/>
                <w:sz w:val="22"/>
                <w:szCs w:val="22"/>
              </w:rPr>
            </w:pPr>
            <w:r w:rsidRPr="0069316B">
              <w:rPr>
                <w:rFonts w:ascii="Arial" w:hAnsi="Arial" w:cs="Arial"/>
                <w:sz w:val="22"/>
                <w:szCs w:val="22"/>
              </w:rPr>
              <w:t>/</w:t>
            </w:r>
            <w:r w:rsidR="005E3409" w:rsidRPr="0069316B">
              <w:rPr>
                <w:rFonts w:ascii="Arial" w:hAnsi="Arial" w:cs="Arial"/>
                <w:sz w:val="22"/>
                <w:szCs w:val="22"/>
              </w:rPr>
              <w:t xml:space="preserve">wg </w:t>
            </w:r>
            <w:r w:rsidR="00794AD8" w:rsidRPr="0069316B">
              <w:rPr>
                <w:rFonts w:ascii="Arial" w:hAnsi="Arial" w:cs="Arial"/>
                <w:snapToGrid w:val="0"/>
                <w:sz w:val="22"/>
                <w:szCs w:val="22"/>
              </w:rPr>
              <w:t>Załącznik</w:t>
            </w:r>
            <w:r w:rsidR="005E3409" w:rsidRPr="0069316B">
              <w:rPr>
                <w:rFonts w:ascii="Arial" w:hAnsi="Arial" w:cs="Arial"/>
                <w:snapToGrid w:val="0"/>
                <w:sz w:val="22"/>
                <w:szCs w:val="22"/>
              </w:rPr>
              <w:t>a</w:t>
            </w:r>
            <w:r w:rsidR="00794AD8" w:rsidRPr="0069316B">
              <w:rPr>
                <w:rFonts w:ascii="Arial" w:hAnsi="Arial" w:cs="Arial"/>
                <w:snapToGrid w:val="0"/>
                <w:sz w:val="22"/>
                <w:szCs w:val="22"/>
              </w:rPr>
              <w:t xml:space="preserve"> nr 2</w:t>
            </w:r>
            <w:r w:rsidR="002D4F74" w:rsidRPr="0069316B">
              <w:rPr>
                <w:rFonts w:ascii="Arial" w:hAnsi="Arial" w:cs="Arial"/>
                <w:snapToGrid w:val="0"/>
                <w:sz w:val="22"/>
                <w:szCs w:val="22"/>
              </w:rPr>
              <w:t>a</w:t>
            </w:r>
            <w:r w:rsidR="0069316B" w:rsidRPr="0069316B">
              <w:rPr>
                <w:rFonts w:ascii="Arial" w:hAnsi="Arial" w:cs="Arial"/>
                <w:snapToGrid w:val="0"/>
                <w:sz w:val="22"/>
                <w:szCs w:val="22"/>
              </w:rPr>
              <w:t xml:space="preserve"> – Kosztorys ofertowy</w:t>
            </w:r>
            <w:r w:rsidR="007F08F0">
              <w:rPr>
                <w:rFonts w:ascii="Arial" w:hAnsi="Arial" w:cs="Arial"/>
                <w:snapToGrid w:val="0"/>
                <w:sz w:val="22"/>
                <w:szCs w:val="22"/>
              </w:rPr>
              <w:t xml:space="preserve"> -</w:t>
            </w:r>
            <w:r w:rsidR="007F08F0">
              <w:rPr>
                <w:rFonts w:ascii="Arial" w:hAnsi="Arial" w:cs="Arial"/>
                <w:sz w:val="22"/>
                <w:szCs w:val="22"/>
              </w:rPr>
              <w:t xml:space="preserve"> branża drogowa/</w:t>
            </w:r>
          </w:p>
        </w:tc>
        <w:tc>
          <w:tcPr>
            <w:tcW w:w="1918" w:type="dxa"/>
            <w:vAlign w:val="center"/>
          </w:tcPr>
          <w:p w:rsidR="00794AD8" w:rsidRPr="00D62E44" w:rsidRDefault="00794AD8" w:rsidP="00EC51F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7F08F0" w:rsidRPr="00D62E44" w:rsidTr="007F08F0">
        <w:trPr>
          <w:trHeight w:val="959"/>
        </w:trPr>
        <w:tc>
          <w:tcPr>
            <w:tcW w:w="709" w:type="dxa"/>
            <w:vAlign w:val="center"/>
          </w:tcPr>
          <w:p w:rsidR="007F08F0" w:rsidRDefault="007F08F0" w:rsidP="00EC51F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2. </w:t>
            </w:r>
          </w:p>
        </w:tc>
        <w:tc>
          <w:tcPr>
            <w:tcW w:w="6729" w:type="dxa"/>
            <w:vAlign w:val="center"/>
          </w:tcPr>
          <w:p w:rsidR="007F08F0" w:rsidRDefault="007F08F0" w:rsidP="005179FA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Etap II – Przebudowa oświetlenia ul. Wrzosowej</w:t>
            </w:r>
          </w:p>
          <w:p w:rsidR="007F08F0" w:rsidRPr="000F0060" w:rsidRDefault="007F08F0" w:rsidP="005179F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9316B">
              <w:rPr>
                <w:rFonts w:ascii="Arial" w:hAnsi="Arial" w:cs="Arial"/>
                <w:sz w:val="22"/>
                <w:szCs w:val="22"/>
              </w:rPr>
              <w:t xml:space="preserve">/wg </w:t>
            </w:r>
            <w:r w:rsidRPr="0069316B">
              <w:rPr>
                <w:rFonts w:ascii="Arial" w:hAnsi="Arial" w:cs="Arial"/>
                <w:snapToGrid w:val="0"/>
                <w:sz w:val="22"/>
                <w:szCs w:val="22"/>
              </w:rPr>
              <w:t>Załącznika nr 2</w:t>
            </w:r>
            <w:r>
              <w:rPr>
                <w:rFonts w:ascii="Arial" w:hAnsi="Arial" w:cs="Arial"/>
                <w:snapToGrid w:val="0"/>
                <w:sz w:val="22"/>
                <w:szCs w:val="22"/>
              </w:rPr>
              <w:t>b</w:t>
            </w:r>
            <w:r w:rsidRPr="0069316B">
              <w:rPr>
                <w:rFonts w:ascii="Arial" w:hAnsi="Arial" w:cs="Arial"/>
                <w:snapToGrid w:val="0"/>
                <w:sz w:val="22"/>
                <w:szCs w:val="22"/>
              </w:rPr>
              <w:t xml:space="preserve"> – Kosztorys ofertowy</w:t>
            </w:r>
            <w:r>
              <w:rPr>
                <w:rFonts w:ascii="Arial" w:hAnsi="Arial" w:cs="Arial"/>
                <w:snapToGrid w:val="0"/>
                <w:sz w:val="22"/>
                <w:szCs w:val="22"/>
              </w:rPr>
              <w:t xml:space="preserve"> – branża elektryczna</w:t>
            </w:r>
            <w:r w:rsidRPr="0069316B">
              <w:rPr>
                <w:rFonts w:ascii="Arial" w:hAnsi="Arial" w:cs="Arial"/>
                <w:snapToGrid w:val="0"/>
                <w:sz w:val="22"/>
                <w:szCs w:val="22"/>
              </w:rPr>
              <w:t>/</w:t>
            </w:r>
          </w:p>
        </w:tc>
        <w:tc>
          <w:tcPr>
            <w:tcW w:w="1918" w:type="dxa"/>
            <w:vAlign w:val="center"/>
          </w:tcPr>
          <w:p w:rsidR="007F08F0" w:rsidRPr="00D62E44" w:rsidRDefault="007F08F0" w:rsidP="00EC51F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A7709" w:rsidRPr="00D62E44" w:rsidTr="007F08F0">
        <w:trPr>
          <w:trHeight w:val="959"/>
        </w:trPr>
        <w:tc>
          <w:tcPr>
            <w:tcW w:w="709" w:type="dxa"/>
            <w:vAlign w:val="center"/>
          </w:tcPr>
          <w:p w:rsidR="00FA7709" w:rsidRDefault="007F08F0" w:rsidP="00EC51F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="00FA7709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729" w:type="dxa"/>
            <w:vAlign w:val="center"/>
          </w:tcPr>
          <w:p w:rsidR="00175DCC" w:rsidRDefault="00FA7709" w:rsidP="005179F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0F0060">
              <w:rPr>
                <w:rFonts w:ascii="Arial" w:hAnsi="Arial" w:cs="Arial"/>
                <w:bCs/>
                <w:sz w:val="22"/>
                <w:szCs w:val="22"/>
              </w:rPr>
              <w:t>Organizacja ruchu podczas budowy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:rsidR="00FA7709" w:rsidRPr="000F0060" w:rsidRDefault="00FA7709" w:rsidP="005179FA">
            <w:pPr>
              <w:rPr>
                <w:rFonts w:ascii="Arial" w:hAnsi="Arial" w:cs="Arial"/>
                <w:sz w:val="22"/>
                <w:szCs w:val="22"/>
              </w:rPr>
            </w:pPr>
            <w:r w:rsidRPr="000F0060">
              <w:rPr>
                <w:rFonts w:ascii="Arial" w:hAnsi="Arial" w:cs="Arial"/>
                <w:bCs/>
                <w:sz w:val="22"/>
                <w:szCs w:val="22"/>
              </w:rPr>
              <w:t>/projekt, uzgodnienie i</w:t>
            </w:r>
            <w:r>
              <w:rPr>
                <w:rFonts w:ascii="Arial" w:hAnsi="Arial" w:cs="Arial"/>
                <w:bCs/>
                <w:sz w:val="22"/>
                <w:szCs w:val="22"/>
              </w:rPr>
              <w:t> </w:t>
            </w:r>
            <w:r w:rsidRPr="000F0060">
              <w:rPr>
                <w:rFonts w:ascii="Arial" w:hAnsi="Arial" w:cs="Arial"/>
                <w:bCs/>
                <w:sz w:val="22"/>
                <w:szCs w:val="22"/>
              </w:rPr>
              <w:t>wykonanie/</w:t>
            </w:r>
          </w:p>
        </w:tc>
        <w:tc>
          <w:tcPr>
            <w:tcW w:w="1918" w:type="dxa"/>
            <w:vAlign w:val="center"/>
          </w:tcPr>
          <w:p w:rsidR="00FA7709" w:rsidRPr="00D62E44" w:rsidRDefault="00FA7709" w:rsidP="00EC51F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C51FA" w:rsidRPr="00D62E44" w:rsidTr="007F08F0">
        <w:trPr>
          <w:trHeight w:val="959"/>
        </w:trPr>
        <w:tc>
          <w:tcPr>
            <w:tcW w:w="7438" w:type="dxa"/>
            <w:gridSpan w:val="2"/>
            <w:shd w:val="clear" w:color="auto" w:fill="CCECFF"/>
            <w:vAlign w:val="center"/>
          </w:tcPr>
          <w:p w:rsidR="00EC51FA" w:rsidRPr="00E47FD6" w:rsidRDefault="00EC51FA" w:rsidP="00EC51FA">
            <w:pPr>
              <w:jc w:val="right"/>
              <w:rPr>
                <w:rFonts w:ascii="Arial" w:hAnsi="Arial" w:cs="Arial"/>
                <w:b/>
              </w:rPr>
            </w:pPr>
            <w:r w:rsidRPr="00D62E44">
              <w:rPr>
                <w:rFonts w:ascii="Arial" w:hAnsi="Arial" w:cs="Arial"/>
                <w:b/>
                <w:sz w:val="22"/>
                <w:szCs w:val="22"/>
              </w:rPr>
              <w:t>OGÓŁEM  WARTOŚĆ  NETTO</w:t>
            </w:r>
          </w:p>
        </w:tc>
        <w:tc>
          <w:tcPr>
            <w:tcW w:w="1918" w:type="dxa"/>
            <w:shd w:val="clear" w:color="auto" w:fill="CCECFF"/>
            <w:vAlign w:val="center"/>
          </w:tcPr>
          <w:p w:rsidR="00EC51FA" w:rsidRPr="00D62E44" w:rsidRDefault="00EC51FA" w:rsidP="00EC51F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C51FA" w:rsidRPr="00D62E44" w:rsidTr="007F08F0">
        <w:trPr>
          <w:trHeight w:val="959"/>
        </w:trPr>
        <w:tc>
          <w:tcPr>
            <w:tcW w:w="7438" w:type="dxa"/>
            <w:gridSpan w:val="2"/>
            <w:shd w:val="clear" w:color="auto" w:fill="CCECFF"/>
            <w:vAlign w:val="center"/>
          </w:tcPr>
          <w:p w:rsidR="00EC51FA" w:rsidRPr="00E47FD6" w:rsidRDefault="00EC51FA" w:rsidP="00EC51FA">
            <w:pPr>
              <w:jc w:val="right"/>
              <w:rPr>
                <w:rFonts w:ascii="Arial" w:hAnsi="Arial" w:cs="Arial"/>
                <w:b/>
              </w:rPr>
            </w:pPr>
            <w:r w:rsidRPr="00D62E44">
              <w:rPr>
                <w:rFonts w:ascii="Arial" w:hAnsi="Arial" w:cs="Arial"/>
                <w:b/>
                <w:sz w:val="22"/>
                <w:szCs w:val="22"/>
              </w:rPr>
              <w:t xml:space="preserve"> PODATEK VAT</w:t>
            </w:r>
            <w:r w:rsidR="001B5A8E">
              <w:rPr>
                <w:rFonts w:ascii="Arial" w:hAnsi="Arial" w:cs="Arial"/>
                <w:b/>
                <w:sz w:val="22"/>
                <w:szCs w:val="22"/>
              </w:rPr>
              <w:t xml:space="preserve"> (23%)</w:t>
            </w:r>
            <w:r w:rsidR="00740F4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918" w:type="dxa"/>
            <w:shd w:val="clear" w:color="auto" w:fill="CCECFF"/>
            <w:vAlign w:val="center"/>
          </w:tcPr>
          <w:p w:rsidR="00EC51FA" w:rsidRPr="00D62E44" w:rsidRDefault="00EC51FA" w:rsidP="00EC51F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C51FA" w:rsidRPr="00D62E44" w:rsidTr="007F08F0">
        <w:trPr>
          <w:trHeight w:val="959"/>
        </w:trPr>
        <w:tc>
          <w:tcPr>
            <w:tcW w:w="7438" w:type="dxa"/>
            <w:gridSpan w:val="2"/>
            <w:shd w:val="clear" w:color="auto" w:fill="CCECFF"/>
            <w:vAlign w:val="center"/>
          </w:tcPr>
          <w:p w:rsidR="00EC51FA" w:rsidRPr="00E47FD6" w:rsidRDefault="00EC51FA" w:rsidP="00EC51FA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OGÓŁEM WARTOŚĆ </w:t>
            </w:r>
            <w:r w:rsidRPr="00D62E44">
              <w:rPr>
                <w:rFonts w:ascii="Arial" w:hAnsi="Arial" w:cs="Arial"/>
                <w:b/>
                <w:sz w:val="22"/>
                <w:szCs w:val="22"/>
              </w:rPr>
              <w:t xml:space="preserve"> BRUTTO</w:t>
            </w:r>
          </w:p>
        </w:tc>
        <w:tc>
          <w:tcPr>
            <w:tcW w:w="1918" w:type="dxa"/>
            <w:shd w:val="clear" w:color="auto" w:fill="CCECFF"/>
            <w:vAlign w:val="center"/>
          </w:tcPr>
          <w:p w:rsidR="00EC51FA" w:rsidRPr="00D62E44" w:rsidRDefault="00EC51FA" w:rsidP="00EC51F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990AFB" w:rsidRDefault="00990AFB" w:rsidP="00975B3B">
      <w:pPr>
        <w:rPr>
          <w:rFonts w:ascii="Arial" w:hAnsi="Arial" w:cs="Arial"/>
          <w:b/>
          <w:sz w:val="28"/>
        </w:rPr>
      </w:pPr>
    </w:p>
    <w:p w:rsidR="00990AFB" w:rsidRDefault="00990AFB" w:rsidP="00975B3B">
      <w:pPr>
        <w:rPr>
          <w:rFonts w:ascii="Arial" w:hAnsi="Arial" w:cs="Arial"/>
          <w:b/>
          <w:sz w:val="28"/>
        </w:rPr>
      </w:pPr>
    </w:p>
    <w:p w:rsidR="002D4F74" w:rsidRPr="00D62E44" w:rsidRDefault="002D4F74" w:rsidP="00975B3B">
      <w:pPr>
        <w:rPr>
          <w:rFonts w:ascii="Arial" w:hAnsi="Arial" w:cs="Arial"/>
          <w:b/>
          <w:sz w:val="28"/>
        </w:rPr>
      </w:pPr>
    </w:p>
    <w:p w:rsidR="00123F3E" w:rsidRPr="00CD7127" w:rsidRDefault="00123F3E" w:rsidP="00CD7127">
      <w:pPr>
        <w:ind w:left="5664"/>
        <w:rPr>
          <w:rFonts w:ascii="Arial" w:hAnsi="Arial" w:cs="Arial"/>
          <w:color w:val="808080" w:themeColor="background1" w:themeShade="80"/>
          <w:sz w:val="16"/>
          <w:szCs w:val="16"/>
        </w:rPr>
      </w:pPr>
      <w:r w:rsidRPr="00CD7127">
        <w:rPr>
          <w:rFonts w:ascii="Arial" w:hAnsi="Arial" w:cs="Arial"/>
          <w:color w:val="808080" w:themeColor="background1" w:themeShade="80"/>
          <w:sz w:val="16"/>
          <w:szCs w:val="16"/>
        </w:rPr>
        <w:t>………………………………</w:t>
      </w:r>
      <w:r w:rsidR="002E080A" w:rsidRPr="00CD7127">
        <w:rPr>
          <w:rFonts w:ascii="Arial" w:hAnsi="Arial" w:cs="Arial"/>
          <w:color w:val="808080" w:themeColor="background1" w:themeShade="80"/>
          <w:sz w:val="16"/>
          <w:szCs w:val="16"/>
        </w:rPr>
        <w:t>…</w:t>
      </w:r>
      <w:r w:rsidR="00CD7127">
        <w:rPr>
          <w:rFonts w:ascii="Arial" w:hAnsi="Arial" w:cs="Arial"/>
          <w:color w:val="808080" w:themeColor="background1" w:themeShade="80"/>
          <w:sz w:val="16"/>
          <w:szCs w:val="16"/>
        </w:rPr>
        <w:t>………………..</w:t>
      </w:r>
      <w:r w:rsidR="002E080A" w:rsidRPr="00CD7127">
        <w:rPr>
          <w:rFonts w:ascii="Arial" w:hAnsi="Arial" w:cs="Arial"/>
          <w:color w:val="808080" w:themeColor="background1" w:themeShade="80"/>
          <w:sz w:val="16"/>
          <w:szCs w:val="16"/>
        </w:rPr>
        <w:t>.</w:t>
      </w:r>
      <w:r w:rsidRPr="00CD7127">
        <w:rPr>
          <w:rFonts w:ascii="Arial" w:hAnsi="Arial" w:cs="Arial"/>
          <w:color w:val="808080" w:themeColor="background1" w:themeShade="80"/>
          <w:sz w:val="16"/>
          <w:szCs w:val="16"/>
        </w:rPr>
        <w:t>…</w:t>
      </w:r>
    </w:p>
    <w:p w:rsidR="00123F3E" w:rsidRPr="00CD7127" w:rsidRDefault="00123F3E" w:rsidP="00CD7127">
      <w:pPr>
        <w:ind w:left="5664"/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CD7127">
        <w:rPr>
          <w:rFonts w:ascii="Arial" w:hAnsi="Arial" w:cs="Arial"/>
          <w:i/>
          <w:color w:val="808080" w:themeColor="background1" w:themeShade="80"/>
          <w:sz w:val="16"/>
          <w:szCs w:val="16"/>
        </w:rPr>
        <w:t>podpis osoby upoważnionej do składania</w:t>
      </w:r>
    </w:p>
    <w:p w:rsidR="00E91299" w:rsidRDefault="00681F8E" w:rsidP="00CD7127">
      <w:pPr>
        <w:ind w:left="5664"/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CD7127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oświadczeń woli w imieniu </w:t>
      </w:r>
      <w:r w:rsidR="00123F3E" w:rsidRPr="00CD7127">
        <w:rPr>
          <w:rFonts w:ascii="Arial" w:hAnsi="Arial" w:cs="Arial"/>
          <w:i/>
          <w:color w:val="808080" w:themeColor="background1" w:themeShade="80"/>
          <w:sz w:val="16"/>
          <w:szCs w:val="16"/>
        </w:rPr>
        <w:t>Wykonawcy)</w:t>
      </w:r>
    </w:p>
    <w:p w:rsidR="00E91299" w:rsidRPr="00E91299" w:rsidRDefault="00E91299" w:rsidP="00E91299">
      <w:pPr>
        <w:rPr>
          <w:rFonts w:ascii="Arial" w:hAnsi="Arial" w:cs="Arial"/>
          <w:sz w:val="16"/>
          <w:szCs w:val="16"/>
        </w:rPr>
      </w:pPr>
    </w:p>
    <w:p w:rsidR="00E91299" w:rsidRPr="00E91299" w:rsidRDefault="00E91299" w:rsidP="00E91299">
      <w:pPr>
        <w:rPr>
          <w:rFonts w:ascii="Arial" w:hAnsi="Arial" w:cs="Arial"/>
          <w:sz w:val="16"/>
          <w:szCs w:val="16"/>
        </w:rPr>
      </w:pPr>
    </w:p>
    <w:p w:rsidR="00E91299" w:rsidRDefault="00E91299" w:rsidP="00E91299">
      <w:pPr>
        <w:rPr>
          <w:rFonts w:ascii="Arial" w:hAnsi="Arial" w:cs="Arial"/>
          <w:sz w:val="16"/>
          <w:szCs w:val="16"/>
        </w:rPr>
      </w:pPr>
    </w:p>
    <w:p w:rsidR="00E91299" w:rsidRDefault="00E91299" w:rsidP="00E91299">
      <w:pPr>
        <w:widowControl w:val="0"/>
        <w:spacing w:line="252" w:lineRule="auto"/>
        <w:ind w:left="426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Wykonanie robót budowlanych: Etap I: Przebudowa ul. Wrzosowej w Kielcach na odcinku od al. Popiełuszki do ul. Świerkowej oraz Etap II</w:t>
      </w:r>
      <w:r w:rsidR="002062BF">
        <w:rPr>
          <w:rFonts w:ascii="Arial" w:hAnsi="Arial" w:cs="Arial"/>
          <w:sz w:val="18"/>
          <w:szCs w:val="18"/>
        </w:rPr>
        <w:t>:</w:t>
      </w:r>
      <w:r>
        <w:rPr>
          <w:rFonts w:ascii="Arial" w:hAnsi="Arial" w:cs="Arial"/>
          <w:sz w:val="18"/>
          <w:szCs w:val="18"/>
        </w:rPr>
        <w:t xml:space="preserve"> Przebudowa oświetlenia ulicznego ul. Wrzosowej w Kielcach</w:t>
      </w:r>
    </w:p>
    <w:p w:rsidR="00123F3E" w:rsidRPr="00E91299" w:rsidRDefault="00123F3E" w:rsidP="00E91299">
      <w:pPr>
        <w:tabs>
          <w:tab w:val="left" w:pos="2582"/>
        </w:tabs>
        <w:rPr>
          <w:rFonts w:ascii="Arial" w:hAnsi="Arial" w:cs="Arial"/>
          <w:sz w:val="16"/>
          <w:szCs w:val="16"/>
        </w:rPr>
      </w:pPr>
    </w:p>
    <w:sectPr w:rsidR="00123F3E" w:rsidRPr="00E91299" w:rsidSect="00A204AE">
      <w:pgSz w:w="11906" w:h="16838"/>
      <w:pgMar w:top="992" w:right="1274" w:bottom="737" w:left="1418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1299" w:rsidRDefault="00E91299">
      <w:r>
        <w:separator/>
      </w:r>
    </w:p>
  </w:endnote>
  <w:endnote w:type="continuationSeparator" w:id="0">
    <w:p w:rsidR="00E91299" w:rsidRDefault="00E91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1299" w:rsidRDefault="00E91299">
      <w:r>
        <w:separator/>
      </w:r>
    </w:p>
  </w:footnote>
  <w:footnote w:type="continuationSeparator" w:id="0">
    <w:p w:rsidR="00E91299" w:rsidRDefault="00E912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D409F0"/>
    <w:multiLevelType w:val="hybridMultilevel"/>
    <w:tmpl w:val="2132CF14"/>
    <w:lvl w:ilvl="0" w:tplc="3A8EE412">
      <w:start w:val="1"/>
      <w:numFmt w:val="bullet"/>
      <w:lvlText w:val="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  <w:color w:val="auto"/>
      </w:rPr>
    </w:lvl>
    <w:lvl w:ilvl="1" w:tplc="CBCE54D2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3720"/>
        </w:tabs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440"/>
        </w:tabs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160"/>
        </w:tabs>
        <w:ind w:left="51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880"/>
        </w:tabs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600"/>
        </w:tabs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320"/>
        </w:tabs>
        <w:ind w:left="73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040"/>
        </w:tabs>
        <w:ind w:left="80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DDC"/>
    <w:rsid w:val="00003FC2"/>
    <w:rsid w:val="000040C1"/>
    <w:rsid w:val="000141D2"/>
    <w:rsid w:val="000154E8"/>
    <w:rsid w:val="00033DA0"/>
    <w:rsid w:val="0003712A"/>
    <w:rsid w:val="00037CD6"/>
    <w:rsid w:val="00040758"/>
    <w:rsid w:val="0004506B"/>
    <w:rsid w:val="00045991"/>
    <w:rsid w:val="000507C9"/>
    <w:rsid w:val="00051BB8"/>
    <w:rsid w:val="00060774"/>
    <w:rsid w:val="00061985"/>
    <w:rsid w:val="00061ACC"/>
    <w:rsid w:val="00066E35"/>
    <w:rsid w:val="0007188C"/>
    <w:rsid w:val="0008045F"/>
    <w:rsid w:val="00080891"/>
    <w:rsid w:val="0008461B"/>
    <w:rsid w:val="00090C09"/>
    <w:rsid w:val="00093D9E"/>
    <w:rsid w:val="0009463A"/>
    <w:rsid w:val="00094947"/>
    <w:rsid w:val="0009654F"/>
    <w:rsid w:val="00097FAB"/>
    <w:rsid w:val="000A58BD"/>
    <w:rsid w:val="000A61FD"/>
    <w:rsid w:val="000B0D90"/>
    <w:rsid w:val="000B36F3"/>
    <w:rsid w:val="000C0FBE"/>
    <w:rsid w:val="000C20A3"/>
    <w:rsid w:val="000D66AB"/>
    <w:rsid w:val="000D6C3B"/>
    <w:rsid w:val="000E5EFE"/>
    <w:rsid w:val="000F0060"/>
    <w:rsid w:val="000F0C0C"/>
    <w:rsid w:val="00105B0E"/>
    <w:rsid w:val="001102C1"/>
    <w:rsid w:val="00116CC8"/>
    <w:rsid w:val="00123F3E"/>
    <w:rsid w:val="00137B03"/>
    <w:rsid w:val="001421B1"/>
    <w:rsid w:val="00143184"/>
    <w:rsid w:val="00144C54"/>
    <w:rsid w:val="00150802"/>
    <w:rsid w:val="00152B4F"/>
    <w:rsid w:val="0015521E"/>
    <w:rsid w:val="00157288"/>
    <w:rsid w:val="00163DEB"/>
    <w:rsid w:val="00172361"/>
    <w:rsid w:val="001733AB"/>
    <w:rsid w:val="00175DCC"/>
    <w:rsid w:val="001873FA"/>
    <w:rsid w:val="00197E4A"/>
    <w:rsid w:val="001A6FD3"/>
    <w:rsid w:val="001B5A8E"/>
    <w:rsid w:val="001C46CF"/>
    <w:rsid w:val="001C5877"/>
    <w:rsid w:val="001D08BD"/>
    <w:rsid w:val="001D3920"/>
    <w:rsid w:val="001E04BB"/>
    <w:rsid w:val="001E3739"/>
    <w:rsid w:val="001E5495"/>
    <w:rsid w:val="001F362A"/>
    <w:rsid w:val="001F3EDF"/>
    <w:rsid w:val="0020425F"/>
    <w:rsid w:val="002062BF"/>
    <w:rsid w:val="00210467"/>
    <w:rsid w:val="00210E89"/>
    <w:rsid w:val="002263DB"/>
    <w:rsid w:val="002313D3"/>
    <w:rsid w:val="00232C1F"/>
    <w:rsid w:val="00240645"/>
    <w:rsid w:val="00244DDC"/>
    <w:rsid w:val="0024566D"/>
    <w:rsid w:val="00255B8E"/>
    <w:rsid w:val="00262B2D"/>
    <w:rsid w:val="00274BCE"/>
    <w:rsid w:val="00292627"/>
    <w:rsid w:val="0029263C"/>
    <w:rsid w:val="002A59A7"/>
    <w:rsid w:val="002A6033"/>
    <w:rsid w:val="002A6C7B"/>
    <w:rsid w:val="002B0D92"/>
    <w:rsid w:val="002D4F2C"/>
    <w:rsid w:val="002D4F74"/>
    <w:rsid w:val="002E080A"/>
    <w:rsid w:val="002E251E"/>
    <w:rsid w:val="002F5890"/>
    <w:rsid w:val="00324CB4"/>
    <w:rsid w:val="0032578E"/>
    <w:rsid w:val="00326A8C"/>
    <w:rsid w:val="00345AFF"/>
    <w:rsid w:val="00346C56"/>
    <w:rsid w:val="0035369F"/>
    <w:rsid w:val="00366A03"/>
    <w:rsid w:val="0037238A"/>
    <w:rsid w:val="00374B23"/>
    <w:rsid w:val="00383EAF"/>
    <w:rsid w:val="00386341"/>
    <w:rsid w:val="00391A21"/>
    <w:rsid w:val="003A0D26"/>
    <w:rsid w:val="003C03F9"/>
    <w:rsid w:val="003C13AB"/>
    <w:rsid w:val="003C2991"/>
    <w:rsid w:val="003C2E39"/>
    <w:rsid w:val="003C5CA3"/>
    <w:rsid w:val="003E5470"/>
    <w:rsid w:val="003F21BA"/>
    <w:rsid w:val="003F473F"/>
    <w:rsid w:val="003F4B78"/>
    <w:rsid w:val="003F51C3"/>
    <w:rsid w:val="00412AAF"/>
    <w:rsid w:val="004152B5"/>
    <w:rsid w:val="00442251"/>
    <w:rsid w:val="00445BDF"/>
    <w:rsid w:val="00446618"/>
    <w:rsid w:val="00446A17"/>
    <w:rsid w:val="00450058"/>
    <w:rsid w:val="004508BB"/>
    <w:rsid w:val="0048043B"/>
    <w:rsid w:val="004828DA"/>
    <w:rsid w:val="00485125"/>
    <w:rsid w:val="0049382F"/>
    <w:rsid w:val="004A0C8B"/>
    <w:rsid w:val="004B4700"/>
    <w:rsid w:val="004D1DBF"/>
    <w:rsid w:val="004E4FFB"/>
    <w:rsid w:val="004F3BAA"/>
    <w:rsid w:val="004F62A7"/>
    <w:rsid w:val="0050264D"/>
    <w:rsid w:val="005179FA"/>
    <w:rsid w:val="00521C39"/>
    <w:rsid w:val="00522960"/>
    <w:rsid w:val="0053748C"/>
    <w:rsid w:val="00573C01"/>
    <w:rsid w:val="005748F5"/>
    <w:rsid w:val="00581544"/>
    <w:rsid w:val="00586C9E"/>
    <w:rsid w:val="00594C09"/>
    <w:rsid w:val="0059610B"/>
    <w:rsid w:val="005A0AF2"/>
    <w:rsid w:val="005B4AA4"/>
    <w:rsid w:val="005D6E5A"/>
    <w:rsid w:val="005E1489"/>
    <w:rsid w:val="005E3409"/>
    <w:rsid w:val="005E5763"/>
    <w:rsid w:val="005F3E2F"/>
    <w:rsid w:val="00611520"/>
    <w:rsid w:val="00612057"/>
    <w:rsid w:val="00620CDA"/>
    <w:rsid w:val="0062192D"/>
    <w:rsid w:val="00623C2A"/>
    <w:rsid w:val="00636AD1"/>
    <w:rsid w:val="00642F70"/>
    <w:rsid w:val="00654FE6"/>
    <w:rsid w:val="006610AD"/>
    <w:rsid w:val="00661387"/>
    <w:rsid w:val="00670B05"/>
    <w:rsid w:val="006764F4"/>
    <w:rsid w:val="00681225"/>
    <w:rsid w:val="00681F8E"/>
    <w:rsid w:val="0069316B"/>
    <w:rsid w:val="006A107F"/>
    <w:rsid w:val="006A19C2"/>
    <w:rsid w:val="006B0E1B"/>
    <w:rsid w:val="006B310C"/>
    <w:rsid w:val="006C4DDB"/>
    <w:rsid w:val="006E34F1"/>
    <w:rsid w:val="006E3619"/>
    <w:rsid w:val="006E4A48"/>
    <w:rsid w:val="006E5B49"/>
    <w:rsid w:val="006E70F6"/>
    <w:rsid w:val="006F6BFE"/>
    <w:rsid w:val="00713D85"/>
    <w:rsid w:val="007204B4"/>
    <w:rsid w:val="0073749B"/>
    <w:rsid w:val="00740F4D"/>
    <w:rsid w:val="00743140"/>
    <w:rsid w:val="00750968"/>
    <w:rsid w:val="00755374"/>
    <w:rsid w:val="00756309"/>
    <w:rsid w:val="00756FDF"/>
    <w:rsid w:val="00757C03"/>
    <w:rsid w:val="007609BE"/>
    <w:rsid w:val="0076282E"/>
    <w:rsid w:val="00764457"/>
    <w:rsid w:val="00770867"/>
    <w:rsid w:val="007728A6"/>
    <w:rsid w:val="00777F13"/>
    <w:rsid w:val="00781A82"/>
    <w:rsid w:val="007853AA"/>
    <w:rsid w:val="0078754E"/>
    <w:rsid w:val="007946C2"/>
    <w:rsid w:val="00794AD8"/>
    <w:rsid w:val="007A0ADA"/>
    <w:rsid w:val="007A4522"/>
    <w:rsid w:val="007B2218"/>
    <w:rsid w:val="007B2493"/>
    <w:rsid w:val="007B2BD6"/>
    <w:rsid w:val="007D270D"/>
    <w:rsid w:val="007E4C9A"/>
    <w:rsid w:val="007F035E"/>
    <w:rsid w:val="007F08F0"/>
    <w:rsid w:val="008011FE"/>
    <w:rsid w:val="00805899"/>
    <w:rsid w:val="00805AD5"/>
    <w:rsid w:val="008131DF"/>
    <w:rsid w:val="008147CE"/>
    <w:rsid w:val="00817475"/>
    <w:rsid w:val="008254C6"/>
    <w:rsid w:val="00847956"/>
    <w:rsid w:val="00855BBE"/>
    <w:rsid w:val="00871ECA"/>
    <w:rsid w:val="00872BA4"/>
    <w:rsid w:val="0087463C"/>
    <w:rsid w:val="008750E8"/>
    <w:rsid w:val="00884503"/>
    <w:rsid w:val="008851B0"/>
    <w:rsid w:val="008868D2"/>
    <w:rsid w:val="008A4E16"/>
    <w:rsid w:val="008D46D4"/>
    <w:rsid w:val="00902B88"/>
    <w:rsid w:val="00920324"/>
    <w:rsid w:val="00924D01"/>
    <w:rsid w:val="00925EE3"/>
    <w:rsid w:val="00926BF0"/>
    <w:rsid w:val="00927558"/>
    <w:rsid w:val="00930580"/>
    <w:rsid w:val="00930ADD"/>
    <w:rsid w:val="00944F38"/>
    <w:rsid w:val="009538D7"/>
    <w:rsid w:val="00954555"/>
    <w:rsid w:val="009545E7"/>
    <w:rsid w:val="00957DFC"/>
    <w:rsid w:val="00962B4F"/>
    <w:rsid w:val="0097366A"/>
    <w:rsid w:val="00973E79"/>
    <w:rsid w:val="0097471B"/>
    <w:rsid w:val="00975B3B"/>
    <w:rsid w:val="009809D6"/>
    <w:rsid w:val="00981AE1"/>
    <w:rsid w:val="009822C5"/>
    <w:rsid w:val="00990AFB"/>
    <w:rsid w:val="0099135A"/>
    <w:rsid w:val="009926F9"/>
    <w:rsid w:val="0099630C"/>
    <w:rsid w:val="009A5EE0"/>
    <w:rsid w:val="009A60EF"/>
    <w:rsid w:val="009A75C4"/>
    <w:rsid w:val="009C3150"/>
    <w:rsid w:val="009C436B"/>
    <w:rsid w:val="009D5B68"/>
    <w:rsid w:val="009D66E1"/>
    <w:rsid w:val="009F0DFF"/>
    <w:rsid w:val="009F75A7"/>
    <w:rsid w:val="00A0194B"/>
    <w:rsid w:val="00A04ADF"/>
    <w:rsid w:val="00A12640"/>
    <w:rsid w:val="00A204AE"/>
    <w:rsid w:val="00A34317"/>
    <w:rsid w:val="00A44F99"/>
    <w:rsid w:val="00A46F50"/>
    <w:rsid w:val="00A50643"/>
    <w:rsid w:val="00A525BF"/>
    <w:rsid w:val="00A55566"/>
    <w:rsid w:val="00A57CA6"/>
    <w:rsid w:val="00A710CE"/>
    <w:rsid w:val="00A75097"/>
    <w:rsid w:val="00A83FE1"/>
    <w:rsid w:val="00A87ADE"/>
    <w:rsid w:val="00A91415"/>
    <w:rsid w:val="00A94226"/>
    <w:rsid w:val="00A95026"/>
    <w:rsid w:val="00AA6F4F"/>
    <w:rsid w:val="00AB09D5"/>
    <w:rsid w:val="00AB44AF"/>
    <w:rsid w:val="00AB4873"/>
    <w:rsid w:val="00AB58A3"/>
    <w:rsid w:val="00AC074E"/>
    <w:rsid w:val="00AC1E84"/>
    <w:rsid w:val="00AC1FE9"/>
    <w:rsid w:val="00AC4AE5"/>
    <w:rsid w:val="00AC6591"/>
    <w:rsid w:val="00AD7FD0"/>
    <w:rsid w:val="00AE1BF0"/>
    <w:rsid w:val="00AE2668"/>
    <w:rsid w:val="00AF1237"/>
    <w:rsid w:val="00AF6639"/>
    <w:rsid w:val="00B0448D"/>
    <w:rsid w:val="00B0738B"/>
    <w:rsid w:val="00B10F59"/>
    <w:rsid w:val="00B12881"/>
    <w:rsid w:val="00B16952"/>
    <w:rsid w:val="00B26397"/>
    <w:rsid w:val="00B34905"/>
    <w:rsid w:val="00B40075"/>
    <w:rsid w:val="00B40985"/>
    <w:rsid w:val="00B64C93"/>
    <w:rsid w:val="00B72923"/>
    <w:rsid w:val="00B752E7"/>
    <w:rsid w:val="00B82877"/>
    <w:rsid w:val="00B93796"/>
    <w:rsid w:val="00BA02E7"/>
    <w:rsid w:val="00BA61A1"/>
    <w:rsid w:val="00BA7AD9"/>
    <w:rsid w:val="00BC3B0D"/>
    <w:rsid w:val="00BC73D4"/>
    <w:rsid w:val="00BD02AC"/>
    <w:rsid w:val="00BD03A2"/>
    <w:rsid w:val="00BD472D"/>
    <w:rsid w:val="00BE63EE"/>
    <w:rsid w:val="00BE7F04"/>
    <w:rsid w:val="00BF4014"/>
    <w:rsid w:val="00BF50F9"/>
    <w:rsid w:val="00BF6E6E"/>
    <w:rsid w:val="00BF7B56"/>
    <w:rsid w:val="00C004EF"/>
    <w:rsid w:val="00C04E19"/>
    <w:rsid w:val="00C070C1"/>
    <w:rsid w:val="00C1528A"/>
    <w:rsid w:val="00C31CC0"/>
    <w:rsid w:val="00C40884"/>
    <w:rsid w:val="00C429D7"/>
    <w:rsid w:val="00C6038A"/>
    <w:rsid w:val="00C610D9"/>
    <w:rsid w:val="00C81280"/>
    <w:rsid w:val="00C85DAA"/>
    <w:rsid w:val="00C86496"/>
    <w:rsid w:val="00C92C59"/>
    <w:rsid w:val="00C92FAC"/>
    <w:rsid w:val="00CA1228"/>
    <w:rsid w:val="00CA18A2"/>
    <w:rsid w:val="00CB1F03"/>
    <w:rsid w:val="00CB6A36"/>
    <w:rsid w:val="00CC73D5"/>
    <w:rsid w:val="00CD0391"/>
    <w:rsid w:val="00CD6DF3"/>
    <w:rsid w:val="00CD7127"/>
    <w:rsid w:val="00CF32E2"/>
    <w:rsid w:val="00CF38DC"/>
    <w:rsid w:val="00CF4E72"/>
    <w:rsid w:val="00D02A17"/>
    <w:rsid w:val="00D04EA3"/>
    <w:rsid w:val="00D050CF"/>
    <w:rsid w:val="00D05862"/>
    <w:rsid w:val="00D20880"/>
    <w:rsid w:val="00D20D2C"/>
    <w:rsid w:val="00D250E4"/>
    <w:rsid w:val="00D32FA3"/>
    <w:rsid w:val="00D47839"/>
    <w:rsid w:val="00D47FBC"/>
    <w:rsid w:val="00D52FC2"/>
    <w:rsid w:val="00D5466B"/>
    <w:rsid w:val="00D62E44"/>
    <w:rsid w:val="00D76A7B"/>
    <w:rsid w:val="00D83575"/>
    <w:rsid w:val="00D86E55"/>
    <w:rsid w:val="00D94B60"/>
    <w:rsid w:val="00D95C8B"/>
    <w:rsid w:val="00D96A73"/>
    <w:rsid w:val="00DB0240"/>
    <w:rsid w:val="00DB717A"/>
    <w:rsid w:val="00DC0CCD"/>
    <w:rsid w:val="00DC3C32"/>
    <w:rsid w:val="00DD0010"/>
    <w:rsid w:val="00DD1B6F"/>
    <w:rsid w:val="00DD2A1D"/>
    <w:rsid w:val="00DF4AE8"/>
    <w:rsid w:val="00DF560F"/>
    <w:rsid w:val="00E11AAC"/>
    <w:rsid w:val="00E12709"/>
    <w:rsid w:val="00E2143F"/>
    <w:rsid w:val="00E231D8"/>
    <w:rsid w:val="00E2756E"/>
    <w:rsid w:val="00E325CC"/>
    <w:rsid w:val="00E47FD6"/>
    <w:rsid w:val="00E53536"/>
    <w:rsid w:val="00E61DF8"/>
    <w:rsid w:val="00E64FDB"/>
    <w:rsid w:val="00E72F02"/>
    <w:rsid w:val="00E814CF"/>
    <w:rsid w:val="00E87CD1"/>
    <w:rsid w:val="00E91299"/>
    <w:rsid w:val="00E917AB"/>
    <w:rsid w:val="00E93571"/>
    <w:rsid w:val="00E940D2"/>
    <w:rsid w:val="00E95D82"/>
    <w:rsid w:val="00EA0E2D"/>
    <w:rsid w:val="00EB12FD"/>
    <w:rsid w:val="00EB56B9"/>
    <w:rsid w:val="00EB669A"/>
    <w:rsid w:val="00EC2818"/>
    <w:rsid w:val="00EC2A82"/>
    <w:rsid w:val="00EC4078"/>
    <w:rsid w:val="00EC51FA"/>
    <w:rsid w:val="00ED72B9"/>
    <w:rsid w:val="00EE0167"/>
    <w:rsid w:val="00EE4BEE"/>
    <w:rsid w:val="00EF173D"/>
    <w:rsid w:val="00EF32B3"/>
    <w:rsid w:val="00F003BF"/>
    <w:rsid w:val="00F106CC"/>
    <w:rsid w:val="00F161D4"/>
    <w:rsid w:val="00F166E9"/>
    <w:rsid w:val="00F21C8C"/>
    <w:rsid w:val="00F22810"/>
    <w:rsid w:val="00F24E66"/>
    <w:rsid w:val="00F311F4"/>
    <w:rsid w:val="00F31516"/>
    <w:rsid w:val="00F4477C"/>
    <w:rsid w:val="00F51C65"/>
    <w:rsid w:val="00F53E0A"/>
    <w:rsid w:val="00F60170"/>
    <w:rsid w:val="00F66093"/>
    <w:rsid w:val="00F71501"/>
    <w:rsid w:val="00F728FE"/>
    <w:rsid w:val="00F83EF6"/>
    <w:rsid w:val="00F8795F"/>
    <w:rsid w:val="00F94058"/>
    <w:rsid w:val="00FA1669"/>
    <w:rsid w:val="00FA45AA"/>
    <w:rsid w:val="00FA553B"/>
    <w:rsid w:val="00FA6405"/>
    <w:rsid w:val="00FA7709"/>
    <w:rsid w:val="00FB3364"/>
    <w:rsid w:val="00FC0424"/>
    <w:rsid w:val="00FC54F0"/>
    <w:rsid w:val="00FC6FF3"/>
    <w:rsid w:val="00FC7B22"/>
    <w:rsid w:val="00FD17C7"/>
    <w:rsid w:val="00FD1B79"/>
    <w:rsid w:val="00FD3BA6"/>
    <w:rsid w:val="00FD5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41"/>
    <o:shapelayout v:ext="edit">
      <o:idmap v:ext="edit" data="1"/>
    </o:shapelayout>
  </w:shapeDefaults>
  <w:decimalSymbol w:val=","/>
  <w:listSeparator w:val=";"/>
  <w15:docId w15:val="{D2AB53E4-E585-44EE-B9DA-992B9442D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02A17"/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02A17"/>
    <w:pPr>
      <w:keepNext/>
      <w:jc w:val="right"/>
      <w:outlineLvl w:val="0"/>
    </w:pPr>
    <w:rPr>
      <w:i/>
      <w:sz w:val="28"/>
      <w:u w:val="single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D02A17"/>
    <w:pPr>
      <w:keepNext/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D02A17"/>
    <w:pPr>
      <w:keepNext/>
      <w:jc w:val="center"/>
      <w:outlineLvl w:val="2"/>
    </w:pPr>
    <w:rPr>
      <w:sz w:val="28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D02A17"/>
    <w:pPr>
      <w:keepNext/>
      <w:outlineLvl w:val="3"/>
    </w:pPr>
    <w:rPr>
      <w:sz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D02A17"/>
    <w:pPr>
      <w:keepNext/>
      <w:outlineLvl w:val="4"/>
    </w:pPr>
    <w:rPr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957DFC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957DFC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957DFC"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957DFC"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957DFC"/>
    <w:rPr>
      <w:rFonts w:ascii="Calibri" w:hAnsi="Calibri" w:cs="Times New Roman"/>
      <w:b/>
      <w:bCs/>
      <w:i/>
      <w:iCs/>
      <w:sz w:val="26"/>
      <w:szCs w:val="26"/>
    </w:rPr>
  </w:style>
  <w:style w:type="paragraph" w:styleId="Tekstpodstawowy">
    <w:name w:val="Body Text"/>
    <w:basedOn w:val="Normalny"/>
    <w:link w:val="TekstpodstawowyZnak"/>
    <w:uiPriority w:val="99"/>
    <w:rsid w:val="00D02A17"/>
    <w:pPr>
      <w:spacing w:before="120" w:after="120"/>
      <w:jc w:val="center"/>
    </w:pPr>
    <w:rPr>
      <w:b/>
      <w:sz w:val="2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957DFC"/>
    <w:rPr>
      <w:rFonts w:cs="Times New Roman"/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rsid w:val="00D02A17"/>
    <w:pPr>
      <w:widowControl w:val="0"/>
    </w:pPr>
    <w:rPr>
      <w:b/>
      <w:sz w:val="28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957DFC"/>
    <w:rPr>
      <w:rFonts w:cs="Times New Roman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D02A1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D050CF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D02A1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957DFC"/>
    <w:rPr>
      <w:rFonts w:cs="Times New Roman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1F362A"/>
    <w:pPr>
      <w:widowControl w:val="0"/>
    </w:pPr>
    <w:rPr>
      <w:rFonts w:ascii="Courier New" w:hAnsi="Courier New"/>
      <w:sz w:val="24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957DFC"/>
    <w:rPr>
      <w:rFonts w:cs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rsid w:val="0003712A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957DFC"/>
    <w:rPr>
      <w:rFonts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rsid w:val="00D050C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D050CF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AD7F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1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4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1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1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1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1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1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1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1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1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1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1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1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5F735FBF</Template>
  <TotalTime>0</TotalTime>
  <Pages>1</Pages>
  <Words>132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DRUK  NR 4 F</vt:lpstr>
    </vt:vector>
  </TitlesOfParts>
  <Company>Miejski Zarzad Drog w Kielcach</Company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DRUK  NR 4 F</dc:title>
  <dc:creator>MZD</dc:creator>
  <cp:lastModifiedBy>Justyna Kubikowska</cp:lastModifiedBy>
  <cp:revision>2</cp:revision>
  <cp:lastPrinted>2021-04-20T10:43:00Z</cp:lastPrinted>
  <dcterms:created xsi:type="dcterms:W3CDTF">2026-04-16T08:14:00Z</dcterms:created>
  <dcterms:modified xsi:type="dcterms:W3CDTF">2026-04-16T08:14:00Z</dcterms:modified>
</cp:coreProperties>
</file>